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00553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NAPPERE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76939C9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DABEF2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DC052E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Jan.1407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Wallingford, Berkshire,</w:t>
      </w:r>
    </w:p>
    <w:p w14:paraId="17BFA98E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ED85905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19-37)</w:t>
      </w:r>
    </w:p>
    <w:p w14:paraId="3CDBE3A4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8E7B6" w14:textId="77777777" w:rsidR="003B2507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E28DB" w14:textId="77777777" w:rsidR="003B2507" w:rsidRPr="0076508C" w:rsidRDefault="003B2507" w:rsidP="003B2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3F3509DF" w14:textId="08921714" w:rsidR="00BA00AB" w:rsidRPr="003B250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B2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37A73" w14:textId="77777777" w:rsidR="003B2507" w:rsidRDefault="003B2507" w:rsidP="009139A6">
      <w:r>
        <w:separator/>
      </w:r>
    </w:p>
  </w:endnote>
  <w:endnote w:type="continuationSeparator" w:id="0">
    <w:p w14:paraId="1D8C88A6" w14:textId="77777777" w:rsidR="003B2507" w:rsidRDefault="003B25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F91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984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977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873E5" w14:textId="77777777" w:rsidR="003B2507" w:rsidRDefault="003B2507" w:rsidP="009139A6">
      <w:r>
        <w:separator/>
      </w:r>
    </w:p>
  </w:footnote>
  <w:footnote w:type="continuationSeparator" w:id="0">
    <w:p w14:paraId="561D8926" w14:textId="77777777" w:rsidR="003B2507" w:rsidRDefault="003B25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523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C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2A8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07"/>
    <w:rsid w:val="000666E0"/>
    <w:rsid w:val="002510B7"/>
    <w:rsid w:val="003B250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5B169"/>
  <w15:chartTrackingRefBased/>
  <w15:docId w15:val="{D296ECD0-4346-40BC-A251-D80518BC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2021-03-17T21:12:00Z</dcterms:created>
  <dcterms:modified xsi:type="dcterms:W3CDTF">2021-03-17T21:13:00Z</dcterms:modified>
</cp:coreProperties>
</file>